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59"/>
        <w:tblW w:w="0" w:type="auto"/>
        <w:tblLook w:val="00A0"/>
      </w:tblPr>
      <w:tblGrid>
        <w:gridCol w:w="4643"/>
        <w:gridCol w:w="4672"/>
      </w:tblGrid>
      <w:tr w:rsidR="00EF1C78" w:rsidRPr="006F03B8" w:rsidTr="007876B6">
        <w:tc>
          <w:tcPr>
            <w:tcW w:w="4643" w:type="dxa"/>
          </w:tcPr>
          <w:p w:rsidR="00EF1C78" w:rsidRDefault="00EF1C78" w:rsidP="009E53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</w:t>
            </w:r>
          </w:p>
          <w:p w:rsidR="00EF1C78" w:rsidRDefault="00EF1C78" w:rsidP="009E5304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на заседании педагогического совета МБОУ «Прудковская ООШ»</w:t>
            </w:r>
          </w:p>
          <w:p w:rsidR="00EF1C78" w:rsidRDefault="00EF1C78" w:rsidP="009E53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от 2 ноября 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</w:rPr>
                <w:t>2016 г</w:t>
              </w:r>
            </w:smartTag>
            <w:r>
              <w:rPr>
                <w:rFonts w:ascii="Times New Roman" w:hAnsi="Times New Roman"/>
              </w:rPr>
              <w:t>. № 2</w:t>
            </w:r>
          </w:p>
        </w:tc>
        <w:tc>
          <w:tcPr>
            <w:tcW w:w="4672" w:type="dxa"/>
          </w:tcPr>
          <w:p w:rsidR="00EF1C78" w:rsidRDefault="00EF1C78" w:rsidP="009E53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УТВЕРЖДЕНО</w:t>
            </w:r>
          </w:p>
          <w:p w:rsidR="00EF1C78" w:rsidRDefault="00EF1C78" w:rsidP="009E5304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приказом директора</w:t>
            </w:r>
          </w:p>
          <w:p w:rsidR="00EF1C78" w:rsidRDefault="00EF1C78" w:rsidP="009E53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МБОУ «Прудковская ООШ»</w:t>
            </w:r>
          </w:p>
          <w:p w:rsidR="00EF1C78" w:rsidRDefault="00EF1C78" w:rsidP="009E53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 ноября 2016 года № 98</w:t>
            </w:r>
          </w:p>
          <w:p w:rsidR="00EF1C78" w:rsidRDefault="00EF1C78" w:rsidP="009E53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_______Ю.Н. Антонов</w:t>
            </w:r>
          </w:p>
        </w:tc>
      </w:tr>
    </w:tbl>
    <w:p w:rsidR="00EF1C78" w:rsidRPr="008A69EB" w:rsidRDefault="00EF1C78" w:rsidP="00833A80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sz w:val="28"/>
          <w:szCs w:val="28"/>
        </w:rPr>
      </w:pPr>
      <w:r w:rsidRPr="008A69EB">
        <w:rPr>
          <w:rStyle w:val="Strong"/>
          <w:sz w:val="28"/>
          <w:szCs w:val="28"/>
        </w:rPr>
        <w:t>ПОЛОЖЕНИЕ</w:t>
      </w:r>
    </w:p>
    <w:p w:rsidR="00EF1C78" w:rsidRDefault="00EF1C78" w:rsidP="00833A80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sz w:val="28"/>
          <w:szCs w:val="28"/>
        </w:rPr>
      </w:pPr>
      <w:r w:rsidRPr="008A69EB">
        <w:rPr>
          <w:rStyle w:val="Strong"/>
          <w:sz w:val="28"/>
          <w:szCs w:val="28"/>
        </w:rPr>
        <w:t>о рабочей программе   внеурочной деятельности</w:t>
      </w:r>
    </w:p>
    <w:p w:rsidR="00EF1C78" w:rsidRPr="008A69EB" w:rsidRDefault="00EF1C78" w:rsidP="00833A80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в условиях введения ФГОС ООО</w:t>
      </w:r>
    </w:p>
    <w:p w:rsidR="00EF1C78" w:rsidRDefault="00EF1C78" w:rsidP="00833A8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</w:t>
      </w:r>
      <w:r w:rsidRPr="008A69EB">
        <w:rPr>
          <w:rFonts w:ascii="Times New Roman" w:hAnsi="Times New Roman"/>
          <w:b/>
          <w:bCs/>
          <w:sz w:val="28"/>
          <w:szCs w:val="28"/>
        </w:rPr>
        <w:t>униципальное бюджетное общеобразовательное учреждение</w:t>
      </w:r>
    </w:p>
    <w:p w:rsidR="00EF1C78" w:rsidRDefault="00EF1C78" w:rsidP="00833A8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A69EB">
        <w:rPr>
          <w:rFonts w:ascii="Times New Roman" w:hAnsi="Times New Roman"/>
          <w:b/>
          <w:bCs/>
          <w:sz w:val="28"/>
          <w:szCs w:val="28"/>
        </w:rPr>
        <w:t>«</w:t>
      </w:r>
      <w:r w:rsidRPr="00211AD4">
        <w:rPr>
          <w:rFonts w:ascii="Times New Roman" w:hAnsi="Times New Roman"/>
          <w:b/>
          <w:sz w:val="28"/>
          <w:szCs w:val="28"/>
        </w:rPr>
        <w:t>Прудковская основная</w:t>
      </w:r>
      <w:r>
        <w:rPr>
          <w:b/>
        </w:rPr>
        <w:t xml:space="preserve">  </w:t>
      </w:r>
      <w:r w:rsidRPr="008A69EB">
        <w:rPr>
          <w:rFonts w:ascii="Times New Roman" w:hAnsi="Times New Roman"/>
          <w:b/>
          <w:bCs/>
          <w:sz w:val="28"/>
          <w:szCs w:val="28"/>
        </w:rPr>
        <w:t>общеобразовательная школа»</w:t>
      </w:r>
    </w:p>
    <w:p w:rsidR="00EF1C78" w:rsidRPr="008A69EB" w:rsidRDefault="00EF1C78" w:rsidP="00833A8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A69EB">
        <w:rPr>
          <w:rFonts w:ascii="Times New Roman" w:hAnsi="Times New Roman"/>
          <w:b/>
          <w:bCs/>
          <w:sz w:val="28"/>
          <w:szCs w:val="28"/>
        </w:rPr>
        <w:t>Красногвардейского района Белгородской области</w:t>
      </w:r>
    </w:p>
    <w:p w:rsidR="00EF1C78" w:rsidRPr="0053220D" w:rsidRDefault="00EF1C78" w:rsidP="00833A80">
      <w:pPr>
        <w:autoSpaceDE w:val="0"/>
        <w:autoSpaceDN w:val="0"/>
        <w:adjustRightInd w:val="0"/>
        <w:spacing w:after="0"/>
        <w:jc w:val="center"/>
        <w:rPr>
          <w:rStyle w:val="Strong"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</w:p>
    <w:p w:rsidR="00EF1C78" w:rsidRPr="009E5304" w:rsidRDefault="00EF1C78" w:rsidP="009E5304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9E5304">
        <w:rPr>
          <w:rStyle w:val="Strong"/>
          <w:sz w:val="28"/>
          <w:szCs w:val="28"/>
        </w:rPr>
        <w:t>1. Общие положения</w:t>
      </w:r>
    </w:p>
    <w:p w:rsidR="00EF1C78" w:rsidRPr="009E5304" w:rsidRDefault="00EF1C78" w:rsidP="009E530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eastAsia="en-US"/>
        </w:rPr>
      </w:pPr>
      <w:r w:rsidRPr="009E5304">
        <w:rPr>
          <w:rStyle w:val="Strong"/>
          <w:sz w:val="28"/>
          <w:szCs w:val="28"/>
        </w:rPr>
        <w:t> </w:t>
      </w:r>
      <w:r w:rsidRPr="009E5304">
        <w:rPr>
          <w:sz w:val="28"/>
          <w:szCs w:val="28"/>
          <w:lang w:eastAsia="en-US"/>
        </w:rPr>
        <w:t xml:space="preserve">1.1.Настоящее Положение разработано в соответствии с №273- ФЗ  «Об образовании в Российской Федерации», Федеральным государственным образовательным стандартом, утвержденным приказом Министерства образования и науки от 06 октября </w:t>
      </w:r>
      <w:smartTag w:uri="urn:schemas-microsoft-com:office:smarttags" w:element="metricconverter">
        <w:smartTagPr>
          <w:attr w:name="ProductID" w:val="2009 г"/>
        </w:smartTagPr>
        <w:r w:rsidRPr="009E5304">
          <w:rPr>
            <w:sz w:val="28"/>
            <w:szCs w:val="28"/>
            <w:lang w:eastAsia="en-US"/>
          </w:rPr>
          <w:t>2009 г</w:t>
        </w:r>
      </w:smartTag>
      <w:r w:rsidRPr="009E5304">
        <w:rPr>
          <w:sz w:val="28"/>
          <w:szCs w:val="28"/>
          <w:lang w:eastAsia="en-US"/>
        </w:rPr>
        <w:t xml:space="preserve"> № 373 </w:t>
      </w:r>
      <w:r w:rsidRPr="009E5304">
        <w:rPr>
          <w:sz w:val="28"/>
          <w:szCs w:val="28"/>
        </w:rPr>
        <w:t xml:space="preserve">«Об утверждении и введении в действие федерального государственного образовательного стандарта начального общего образования» и письма Минобрнауки РФ от 12.05.2011г № 03-296 «Об организации внеурочной деятельности при  введении   ФГОС  общего образования» </w:t>
      </w:r>
      <w:r w:rsidRPr="009E5304">
        <w:rPr>
          <w:sz w:val="28"/>
          <w:szCs w:val="28"/>
          <w:lang w:eastAsia="en-US"/>
        </w:rPr>
        <w:t>и регламентирует порядок разработки и реализации рабочих программ по внеурочной деятельности.</w:t>
      </w:r>
    </w:p>
    <w:p w:rsidR="00EF1C78" w:rsidRPr="0053220D" w:rsidRDefault="00EF1C78" w:rsidP="009E530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9E5304">
        <w:rPr>
          <w:rFonts w:ascii="Times New Roman" w:hAnsi="Times New Roman"/>
          <w:color w:val="000000"/>
          <w:sz w:val="28"/>
          <w:szCs w:val="28"/>
          <w:lang w:eastAsia="en-US"/>
        </w:rPr>
        <w:t>1.2.Программы внеурочной деятельности школьников разрабатывается образовательным учреждением самостоятельно (авторские) или на основе переработки примерных образовательных програм</w:t>
      </w:r>
      <w:r w:rsidRPr="0053220D">
        <w:rPr>
          <w:rFonts w:ascii="Times New Roman" w:hAnsi="Times New Roman"/>
          <w:color w:val="000000"/>
          <w:sz w:val="28"/>
          <w:szCs w:val="28"/>
          <w:lang w:eastAsia="en-US"/>
        </w:rPr>
        <w:t>м.</w:t>
      </w:r>
    </w:p>
    <w:p w:rsidR="00EF1C78" w:rsidRPr="0053220D" w:rsidRDefault="00EF1C78" w:rsidP="009E530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53220D">
        <w:rPr>
          <w:rFonts w:ascii="Times New Roman" w:hAnsi="Times New Roman"/>
          <w:color w:val="000000"/>
          <w:sz w:val="28"/>
          <w:szCs w:val="28"/>
          <w:lang w:eastAsia="en-US"/>
        </w:rPr>
        <w:t>1.3.Разрабатываемые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53220D">
        <w:rPr>
          <w:rFonts w:ascii="Times New Roman" w:hAnsi="Times New Roman"/>
          <w:color w:val="000000"/>
          <w:sz w:val="28"/>
          <w:szCs w:val="28"/>
          <w:lang w:eastAsia="en-US"/>
        </w:rPr>
        <w:t>программы должны рассчитаны быть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  на</w:t>
      </w:r>
      <w:r w:rsidRPr="0053220D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школьников определённой возрастной группы.</w:t>
      </w:r>
    </w:p>
    <w:p w:rsidR="00EF1C78" w:rsidRPr="0053220D" w:rsidRDefault="00EF1C78" w:rsidP="009E530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53220D">
        <w:rPr>
          <w:rFonts w:ascii="Times New Roman" w:hAnsi="Times New Roman"/>
          <w:bCs/>
          <w:color w:val="000000"/>
          <w:sz w:val="28"/>
          <w:szCs w:val="28"/>
          <w:lang w:eastAsia="en-US"/>
        </w:rPr>
        <w:t>1.4</w:t>
      </w:r>
      <w:r w:rsidRPr="0053220D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.</w:t>
      </w:r>
      <w:r w:rsidRPr="0053220D">
        <w:rPr>
          <w:rFonts w:ascii="Times New Roman" w:hAnsi="Times New Roman"/>
          <w:bCs/>
          <w:color w:val="000000"/>
          <w:sz w:val="28"/>
          <w:szCs w:val="28"/>
          <w:lang w:eastAsia="en-US"/>
        </w:rPr>
        <w:t>Рабочая программа</w:t>
      </w:r>
      <w:r w:rsidRPr="0053220D">
        <w:rPr>
          <w:rFonts w:ascii="Times New Roman" w:hAnsi="Times New Roman"/>
          <w:color w:val="000000"/>
          <w:sz w:val="28"/>
          <w:szCs w:val="28"/>
          <w:lang w:eastAsia="en-US"/>
        </w:rPr>
        <w:t> (далее – Программа) – нормативный документ, определяющий объем, порядок, содержание изучения и преподавания курса.</w:t>
      </w:r>
    </w:p>
    <w:p w:rsidR="00EF1C78" w:rsidRPr="0053220D" w:rsidRDefault="00EF1C78" w:rsidP="009E5304">
      <w:pPr>
        <w:pStyle w:val="ListParagraph"/>
        <w:ind w:left="0"/>
        <w:jc w:val="both"/>
        <w:rPr>
          <w:color w:val="000000"/>
          <w:sz w:val="28"/>
          <w:szCs w:val="28"/>
          <w:lang w:eastAsia="en-US"/>
        </w:rPr>
      </w:pPr>
      <w:r w:rsidRPr="0053220D">
        <w:rPr>
          <w:bCs/>
          <w:color w:val="000000"/>
          <w:sz w:val="28"/>
          <w:szCs w:val="28"/>
          <w:lang w:eastAsia="en-US"/>
        </w:rPr>
        <w:t>1.5.Цель рабочей программы</w:t>
      </w:r>
      <w:r w:rsidRPr="0053220D">
        <w:rPr>
          <w:color w:val="000000"/>
          <w:sz w:val="28"/>
          <w:szCs w:val="28"/>
          <w:lang w:eastAsia="en-US"/>
        </w:rPr>
        <w:t> – создание условий для развития личности и создание основ творческого потенциала учащихся  по определенному курсу внеурочной деятельности. </w:t>
      </w:r>
    </w:p>
    <w:p w:rsidR="00EF1C78" w:rsidRPr="0053220D" w:rsidRDefault="00EF1C78" w:rsidP="009E5304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3220D">
        <w:rPr>
          <w:rStyle w:val="Strong"/>
          <w:sz w:val="28"/>
          <w:szCs w:val="28"/>
        </w:rPr>
        <w:t>2. Разработка рабочей программы </w:t>
      </w:r>
    </w:p>
    <w:p w:rsidR="00EF1C78" w:rsidRPr="0053220D" w:rsidRDefault="00EF1C78" w:rsidP="009E53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2.1. Разработка Рабочих программ  относится к компетенции ОУ и реализуется им самостоятельно.</w:t>
      </w:r>
    </w:p>
    <w:p w:rsidR="00EF1C78" w:rsidRPr="0053220D" w:rsidRDefault="00EF1C78" w:rsidP="009E53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 xml:space="preserve">2.2. Рабочие программы  составляются на уровень обучения. </w:t>
      </w:r>
    </w:p>
    <w:p w:rsidR="00EF1C78" w:rsidRPr="0053220D" w:rsidRDefault="00EF1C78" w:rsidP="009E53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 xml:space="preserve">2.3. Рабочая программа по  курсу может  составляться учителем-предметником, педагогом дополнительного образования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220D">
        <w:rPr>
          <w:rFonts w:ascii="Times New Roman" w:hAnsi="Times New Roman"/>
          <w:sz w:val="28"/>
          <w:szCs w:val="28"/>
        </w:rPr>
        <w:t xml:space="preserve">(далее – педагог)  от одного года до </w:t>
      </w:r>
      <w:r>
        <w:rPr>
          <w:rFonts w:ascii="Times New Roman" w:hAnsi="Times New Roman"/>
          <w:sz w:val="28"/>
          <w:szCs w:val="28"/>
        </w:rPr>
        <w:t>пяти</w:t>
      </w:r>
      <w:r w:rsidRPr="0053220D">
        <w:rPr>
          <w:rFonts w:ascii="Times New Roman" w:hAnsi="Times New Roman"/>
          <w:sz w:val="28"/>
          <w:szCs w:val="28"/>
        </w:rPr>
        <w:t xml:space="preserve"> лет (</w:t>
      </w:r>
      <w:r>
        <w:rPr>
          <w:rFonts w:ascii="Times New Roman" w:hAnsi="Times New Roman"/>
          <w:sz w:val="28"/>
          <w:szCs w:val="28"/>
        </w:rPr>
        <w:t>основное</w:t>
      </w:r>
      <w:r w:rsidRPr="0053220D">
        <w:rPr>
          <w:rFonts w:ascii="Times New Roman" w:hAnsi="Times New Roman"/>
          <w:sz w:val="28"/>
          <w:szCs w:val="28"/>
        </w:rPr>
        <w:t xml:space="preserve"> общее образование).</w:t>
      </w:r>
    </w:p>
    <w:p w:rsidR="00EF1C78" w:rsidRPr="0053220D" w:rsidRDefault="00EF1C78" w:rsidP="009E53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2.4. Проектирование содержания образования на уровне отдельного курса осуществляется индивидуально каждым педагогом в соответствии с уровнем его профессионального мастерства и авторским видением курса.</w:t>
      </w:r>
    </w:p>
    <w:p w:rsidR="00EF1C78" w:rsidRPr="0053220D" w:rsidRDefault="00EF1C78" w:rsidP="009E53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 xml:space="preserve">2.5. Рабочая программа является структурным элементом образовательной программы. </w:t>
      </w:r>
    </w:p>
    <w:p w:rsidR="00EF1C78" w:rsidRPr="0053220D" w:rsidRDefault="00EF1C78" w:rsidP="009E53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2.6. При составлении, принятии и утверждении Рабочей программы  должно быть обеспечено ее соответствие следующим документам:</w:t>
      </w:r>
    </w:p>
    <w:p w:rsidR="00EF1C78" w:rsidRPr="0053220D" w:rsidRDefault="00EF1C78" w:rsidP="009E53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- федеральному государственному образовательному стандарту;</w:t>
      </w:r>
    </w:p>
    <w:p w:rsidR="00EF1C78" w:rsidRPr="0053220D" w:rsidRDefault="00EF1C78" w:rsidP="009E53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- авторской программе, прошедшей экспертизу и апробацию;</w:t>
      </w:r>
    </w:p>
    <w:p w:rsidR="00EF1C78" w:rsidRPr="0053220D" w:rsidRDefault="00EF1C78" w:rsidP="009E53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-основной образовательной программе ОУ.</w:t>
      </w:r>
    </w:p>
    <w:p w:rsidR="00EF1C78" w:rsidRPr="0053220D" w:rsidRDefault="00EF1C78" w:rsidP="009E53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2.7. При составлении, принятии и утверждении Авторской  программы педагога  должно быть обеспечено ее соответствие следующим документам:</w:t>
      </w:r>
    </w:p>
    <w:p w:rsidR="00EF1C78" w:rsidRPr="0053220D" w:rsidRDefault="00EF1C78" w:rsidP="009E53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- федеральному государственному образовательному стандарту;</w:t>
      </w:r>
    </w:p>
    <w:p w:rsidR="00EF1C78" w:rsidRPr="0053220D" w:rsidRDefault="00EF1C78" w:rsidP="009E53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-основной образовательной программе ОУ.  Уровень экспертизы Авторской программы педагога  определяет ОУ настоящим Положением о Рабочей программе.</w:t>
      </w:r>
    </w:p>
    <w:p w:rsidR="00EF1C78" w:rsidRPr="0053220D" w:rsidRDefault="00EF1C78" w:rsidP="009E53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2.8. Рабочая программа  является основой для создания разработчиком учебно-тематического планирования на каждый учебный год.</w:t>
      </w:r>
    </w:p>
    <w:p w:rsidR="00EF1C78" w:rsidRPr="0053220D" w:rsidRDefault="00EF1C78" w:rsidP="009E53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3220D">
        <w:rPr>
          <w:rFonts w:ascii="Times New Roman" w:hAnsi="Times New Roman"/>
          <w:color w:val="000000"/>
          <w:sz w:val="28"/>
          <w:szCs w:val="28"/>
        </w:rPr>
        <w:t xml:space="preserve">2.9. Рабочая программа является обязательным документом  для административного контроля полного освоения содержания курса учащимися и достижения ими планируемых результатов на </w:t>
      </w:r>
      <w:r w:rsidRPr="0053220D">
        <w:rPr>
          <w:rFonts w:ascii="Times New Roman" w:hAnsi="Times New Roman"/>
          <w:sz w:val="28"/>
          <w:szCs w:val="28"/>
        </w:rPr>
        <w:t>уровнях воспитания.</w:t>
      </w:r>
    </w:p>
    <w:p w:rsidR="00EF1C78" w:rsidRPr="0053220D" w:rsidRDefault="00EF1C78" w:rsidP="009E530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rStyle w:val="Strong"/>
          <w:sz w:val="28"/>
          <w:szCs w:val="28"/>
        </w:rPr>
        <w:t>3.  Структура, оформление и составляющие рабочей программы</w:t>
      </w:r>
    </w:p>
    <w:p w:rsidR="00EF1C78" w:rsidRPr="0053220D" w:rsidRDefault="00EF1C78" w:rsidP="009E530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3.1. Структура рабочей программы:</w:t>
      </w:r>
    </w:p>
    <w:p w:rsidR="00EF1C78" w:rsidRPr="0053220D" w:rsidRDefault="00EF1C78" w:rsidP="009E53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1.Титульный лист;</w:t>
      </w:r>
    </w:p>
    <w:p w:rsidR="00EF1C78" w:rsidRPr="0053220D" w:rsidRDefault="00EF1C78" w:rsidP="009E53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2. Результаты освоения  курса внеурочной деятельности;</w:t>
      </w:r>
    </w:p>
    <w:p w:rsidR="00EF1C78" w:rsidRPr="0053220D" w:rsidRDefault="00EF1C78" w:rsidP="009E53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3.Содержание курса внеурочной деятельности с указанием форм организации и видов деятельности;</w:t>
      </w:r>
    </w:p>
    <w:p w:rsidR="00EF1C78" w:rsidRDefault="00EF1C78" w:rsidP="009E53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 xml:space="preserve">4.Тематическое  планирование </w:t>
      </w:r>
    </w:p>
    <w:p w:rsidR="00EF1C78" w:rsidRPr="00211AD4" w:rsidRDefault="00EF1C78" w:rsidP="009E53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sz w:val="28"/>
          <w:szCs w:val="28"/>
        </w:rPr>
        <w:t xml:space="preserve"> </w:t>
      </w:r>
      <w:r w:rsidRPr="00211AD4">
        <w:rPr>
          <w:rFonts w:ascii="Times New Roman" w:hAnsi="Times New Roman"/>
          <w:sz w:val="28"/>
          <w:szCs w:val="28"/>
        </w:rPr>
        <w:t>приложения (календарно-тематическое планирование)</w:t>
      </w:r>
    </w:p>
    <w:p w:rsidR="00EF1C78" w:rsidRPr="0053220D" w:rsidRDefault="00EF1C78" w:rsidP="009E530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3.2.Рабочая программа внеурочной деятельности должна быть оформлена по образцу, аккуратно, без исправлений выполнена на компьютере. Текст набирается в редакторе Word шрифтом Times New Roman, кегль 12-14, межстрочный интервал одинарный,  выравнивание по ширине,  поля: левое-2см+ 2см переплет, верхнее, нижнее-</w:t>
      </w:r>
      <w:smartTag w:uri="urn:schemas-microsoft-com:office:smarttags" w:element="metricconverter">
        <w:smartTagPr>
          <w:attr w:name="ProductID" w:val="2 см"/>
        </w:smartTagPr>
        <w:r w:rsidRPr="0053220D">
          <w:rPr>
            <w:sz w:val="28"/>
            <w:szCs w:val="28"/>
          </w:rPr>
          <w:t>2 см</w:t>
        </w:r>
      </w:smartTag>
      <w:r w:rsidRPr="0053220D">
        <w:rPr>
          <w:sz w:val="28"/>
          <w:szCs w:val="28"/>
        </w:rPr>
        <w:t>, правое-1см; центровка заголовков и абзацы в тексте выполняются при помощи средств Word, листы формата А4. Таблицы вставляются непосредственно в текст.</w:t>
      </w:r>
    </w:p>
    <w:p w:rsidR="00EF1C78" w:rsidRPr="0053220D" w:rsidRDefault="00EF1C78" w:rsidP="009E530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Титульный лист считается первым, но не нумеруется, также как и листы приложения. Нумерация страницы ставится в нижнем правом углу.</w:t>
      </w:r>
    </w:p>
    <w:p w:rsidR="00EF1C78" w:rsidRPr="0053220D" w:rsidRDefault="00EF1C78" w:rsidP="009E53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Тематический план и календарно-тематическое планирование представляется в виде таблицы.</w:t>
      </w:r>
      <w:r w:rsidRPr="0053220D">
        <w:rPr>
          <w:rFonts w:ascii="Times New Roman" w:hAnsi="Times New Roman"/>
        </w:rPr>
        <w:t xml:space="preserve"> </w:t>
      </w:r>
      <w:r w:rsidRPr="0053220D">
        <w:rPr>
          <w:rFonts w:ascii="Times New Roman" w:hAnsi="Times New Roman"/>
          <w:i/>
          <w:sz w:val="28"/>
          <w:szCs w:val="28"/>
        </w:rPr>
        <w:t>(Приложение№1)</w:t>
      </w:r>
    </w:p>
    <w:p w:rsidR="00EF1C78" w:rsidRPr="0053220D" w:rsidRDefault="00EF1C78" w:rsidP="009E530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По усмотрению учителя в календарно- тематическое планирование могут быть добавлены дополнительные колонки.</w:t>
      </w:r>
    </w:p>
    <w:p w:rsidR="00EF1C78" w:rsidRPr="0053220D" w:rsidRDefault="00EF1C78" w:rsidP="009E5304">
      <w:pPr>
        <w:shd w:val="clear" w:color="auto" w:fill="FFFFFF"/>
        <w:spacing w:after="0" w:line="240" w:lineRule="auto"/>
        <w:ind w:right="-6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 xml:space="preserve">Литература оформляется в соответствии с ГОСТом: элементы описания каждого произведения должны приводиться в алфавитном порядке и соответствовать требованиям к библиографическому описанию. </w:t>
      </w:r>
    </w:p>
    <w:p w:rsidR="00EF1C78" w:rsidRPr="0053220D" w:rsidRDefault="00EF1C78" w:rsidP="009E530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3.3. Структурные элементы рабочей программы педагога</w:t>
      </w:r>
    </w:p>
    <w:p w:rsidR="00EF1C78" w:rsidRPr="0053220D" w:rsidRDefault="00EF1C78" w:rsidP="009E5304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79"/>
        <w:gridCol w:w="7360"/>
      </w:tblGrid>
      <w:tr w:rsidR="00EF1C78" w:rsidRPr="006F03B8" w:rsidTr="009E5304">
        <w:trPr>
          <w:tblCellSpacing w:w="0" w:type="dxa"/>
        </w:trPr>
        <w:tc>
          <w:tcPr>
            <w:tcW w:w="2279" w:type="dxa"/>
            <w:shd w:val="clear" w:color="auto" w:fill="FFFFFF"/>
          </w:tcPr>
          <w:p w:rsidR="00EF1C78" w:rsidRPr="0053220D" w:rsidRDefault="00EF1C78" w:rsidP="009E5304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3220D">
              <w:rPr>
                <w:rStyle w:val="Strong"/>
                <w:sz w:val="28"/>
                <w:szCs w:val="28"/>
              </w:rPr>
              <w:t>Элементы</w:t>
            </w:r>
          </w:p>
          <w:p w:rsidR="00EF1C78" w:rsidRPr="0053220D" w:rsidRDefault="00EF1C78" w:rsidP="009E5304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3220D">
              <w:rPr>
                <w:rStyle w:val="Strong"/>
                <w:sz w:val="28"/>
                <w:szCs w:val="28"/>
              </w:rPr>
              <w:t>рабочей</w:t>
            </w:r>
          </w:p>
          <w:p w:rsidR="00EF1C78" w:rsidRDefault="00EF1C78" w:rsidP="009E5304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53220D">
              <w:rPr>
                <w:rStyle w:val="Strong"/>
                <w:sz w:val="28"/>
                <w:szCs w:val="28"/>
              </w:rPr>
              <w:t> программы</w:t>
            </w:r>
          </w:p>
          <w:p w:rsidR="00EF1C78" w:rsidRDefault="00EF1C78" w:rsidP="009E5304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  <w:p w:rsidR="00EF1C78" w:rsidRPr="0053220D" w:rsidRDefault="00EF1C78" w:rsidP="009E5304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7360" w:type="dxa"/>
            <w:shd w:val="clear" w:color="auto" w:fill="FFFFFF"/>
          </w:tcPr>
          <w:p w:rsidR="00EF1C78" w:rsidRPr="0053220D" w:rsidRDefault="00EF1C78" w:rsidP="009E5304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3220D">
              <w:rPr>
                <w:rStyle w:val="Strong"/>
                <w:sz w:val="28"/>
                <w:szCs w:val="28"/>
              </w:rPr>
              <w:t>Содержание элементов рабочей программы</w:t>
            </w:r>
          </w:p>
        </w:tc>
      </w:tr>
      <w:tr w:rsidR="00EF1C78" w:rsidRPr="006F03B8" w:rsidTr="009E5304">
        <w:trPr>
          <w:tblCellSpacing w:w="0" w:type="dxa"/>
        </w:trPr>
        <w:tc>
          <w:tcPr>
            <w:tcW w:w="2279" w:type="dxa"/>
            <w:shd w:val="clear" w:color="auto" w:fill="FFFFFF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F03B8">
              <w:rPr>
                <w:rFonts w:ascii="Times New Roman" w:hAnsi="Times New Roman"/>
                <w:sz w:val="28"/>
                <w:szCs w:val="28"/>
              </w:rPr>
              <w:t>Титульный лист</w:t>
            </w:r>
          </w:p>
        </w:tc>
        <w:tc>
          <w:tcPr>
            <w:tcW w:w="7360" w:type="dxa"/>
            <w:shd w:val="clear" w:color="auto" w:fill="FFFFFF"/>
          </w:tcPr>
          <w:p w:rsidR="00EF1C78" w:rsidRPr="006F03B8" w:rsidRDefault="00EF1C78" w:rsidP="009E5304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03B8">
              <w:rPr>
                <w:rFonts w:ascii="Times New Roman" w:hAnsi="Times New Roman"/>
                <w:sz w:val="28"/>
                <w:szCs w:val="28"/>
              </w:rPr>
              <w:t>(Приложение №2)</w:t>
            </w:r>
          </w:p>
        </w:tc>
      </w:tr>
      <w:tr w:rsidR="00EF1C78" w:rsidRPr="006F03B8" w:rsidTr="009E5304">
        <w:trPr>
          <w:tblCellSpacing w:w="0" w:type="dxa"/>
        </w:trPr>
        <w:tc>
          <w:tcPr>
            <w:tcW w:w="2279" w:type="dxa"/>
            <w:shd w:val="clear" w:color="auto" w:fill="FFFFFF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F03B8">
              <w:rPr>
                <w:rFonts w:ascii="Times New Roman" w:hAnsi="Times New Roman"/>
                <w:sz w:val="28"/>
                <w:szCs w:val="28"/>
              </w:rPr>
              <w:t xml:space="preserve"> Результаты освоения конкретного учебного предмета, курса</w:t>
            </w:r>
          </w:p>
        </w:tc>
        <w:tc>
          <w:tcPr>
            <w:tcW w:w="7360" w:type="dxa"/>
            <w:shd w:val="clear" w:color="auto" w:fill="FFFFFF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F03B8">
              <w:rPr>
                <w:rFonts w:ascii="Times New Roman" w:hAnsi="Times New Roman"/>
                <w:sz w:val="28"/>
                <w:szCs w:val="28"/>
              </w:rPr>
              <w:t>Требования к уровню подготовки учащихся, обучающихся по данной программе. Личностные, метапредметные и предметные результаты освоения конкретного учебного предмета, курса в соответствии с требованиями ФГОС и авторской программы конкретизируются для каждого класса; могут быть дифференцированы по уровням</w:t>
            </w:r>
          </w:p>
          <w:p w:rsidR="00EF1C78" w:rsidRPr="0053220D" w:rsidRDefault="00EF1C78" w:rsidP="009E530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3220D">
              <w:rPr>
                <w:sz w:val="28"/>
                <w:szCs w:val="28"/>
              </w:rPr>
              <w:t>Требования к подготовке учащихся по предмету в полном объеме совпадают с требованиями ФГОС и примерной (авторской) программой по предмету или примерными учебными программами (для интегрированного курса).</w:t>
            </w:r>
          </w:p>
          <w:p w:rsidR="00EF1C78" w:rsidRPr="0053220D" w:rsidRDefault="00EF1C78" w:rsidP="009E530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3220D">
              <w:rPr>
                <w:sz w:val="28"/>
                <w:szCs w:val="28"/>
              </w:rPr>
              <w:t>Требования задаются в деятельностной форме (что в результате изучения учебного предмета учащиеся должны знать, уметь, использовать в практической деятельности и повседневной жизни).</w:t>
            </w:r>
          </w:p>
        </w:tc>
      </w:tr>
      <w:tr w:rsidR="00EF1C78" w:rsidRPr="006F03B8" w:rsidTr="009E5304">
        <w:trPr>
          <w:tblCellSpacing w:w="0" w:type="dxa"/>
        </w:trPr>
        <w:tc>
          <w:tcPr>
            <w:tcW w:w="2279" w:type="dxa"/>
            <w:shd w:val="clear" w:color="auto" w:fill="FFFFFF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F03B8">
              <w:rPr>
                <w:rFonts w:ascii="Times New Roman" w:hAnsi="Times New Roman"/>
                <w:sz w:val="28"/>
                <w:szCs w:val="28"/>
              </w:rPr>
              <w:t>Содержание тем учебного курса</w:t>
            </w:r>
          </w:p>
        </w:tc>
        <w:tc>
          <w:tcPr>
            <w:tcW w:w="7360" w:type="dxa"/>
            <w:shd w:val="clear" w:color="auto" w:fill="FFFFFF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F03B8">
              <w:rPr>
                <w:rFonts w:ascii="Times New Roman" w:hAnsi="Times New Roman"/>
                <w:sz w:val="28"/>
                <w:szCs w:val="28"/>
              </w:rPr>
              <w:t>- перечень и название раздела и тем курса;</w:t>
            </w:r>
          </w:p>
          <w:p w:rsidR="00EF1C78" w:rsidRPr="0053220D" w:rsidRDefault="00EF1C78" w:rsidP="009E530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3220D">
              <w:rPr>
                <w:sz w:val="28"/>
                <w:szCs w:val="28"/>
              </w:rPr>
              <w:t xml:space="preserve">— необходимое количество часов для изучения раздела, темы; </w:t>
            </w:r>
          </w:p>
        </w:tc>
      </w:tr>
      <w:tr w:rsidR="00EF1C78" w:rsidRPr="006F03B8" w:rsidTr="009E5304">
        <w:trPr>
          <w:tblCellSpacing w:w="0" w:type="dxa"/>
        </w:trPr>
        <w:tc>
          <w:tcPr>
            <w:tcW w:w="2279" w:type="dxa"/>
            <w:shd w:val="clear" w:color="auto" w:fill="FFFFFF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F03B8">
              <w:rPr>
                <w:rFonts w:ascii="Times New Roman" w:hAnsi="Times New Roman"/>
                <w:sz w:val="28"/>
                <w:szCs w:val="28"/>
              </w:rPr>
              <w:t>Тематическое планирование с указанием основных видов учебной деятельности обучающихся</w:t>
            </w:r>
          </w:p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F03B8">
              <w:rPr>
                <w:rFonts w:ascii="Times New Roman" w:hAnsi="Times New Roman"/>
                <w:sz w:val="28"/>
                <w:szCs w:val="28"/>
              </w:rPr>
              <w:t>Календарно-тематическое планирование</w:t>
            </w:r>
          </w:p>
        </w:tc>
        <w:tc>
          <w:tcPr>
            <w:tcW w:w="7360" w:type="dxa"/>
            <w:shd w:val="clear" w:color="auto" w:fill="FFFFFF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F03B8">
              <w:rPr>
                <w:rFonts w:ascii="Times New Roman" w:hAnsi="Times New Roman"/>
                <w:sz w:val="28"/>
                <w:szCs w:val="28"/>
              </w:rPr>
              <w:t>- перечень разделов, тем и последовательность их изучения;</w:t>
            </w:r>
          </w:p>
          <w:p w:rsidR="00EF1C78" w:rsidRPr="0053220D" w:rsidRDefault="00EF1C78" w:rsidP="009E530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3220D">
              <w:rPr>
                <w:sz w:val="28"/>
                <w:szCs w:val="28"/>
              </w:rPr>
              <w:t>— количество часов на изучение каждого раздела и каждой темы;</w:t>
            </w:r>
          </w:p>
          <w:p w:rsidR="00EF1C78" w:rsidRPr="0053220D" w:rsidRDefault="00EF1C78" w:rsidP="009E530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EF1C78" w:rsidRPr="0053220D" w:rsidRDefault="00EF1C78" w:rsidP="009E530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EF1C78" w:rsidRPr="0053220D" w:rsidRDefault="00EF1C78" w:rsidP="009E530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EF1C78" w:rsidRPr="0053220D" w:rsidRDefault="00EF1C78" w:rsidP="009E530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EF1C78" w:rsidRPr="0053220D" w:rsidRDefault="00EF1C78" w:rsidP="009E530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EF1C78" w:rsidRPr="0053220D" w:rsidRDefault="00EF1C78" w:rsidP="009E530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3220D">
              <w:rPr>
                <w:sz w:val="28"/>
                <w:szCs w:val="28"/>
              </w:rPr>
              <w:t>— темы отдельных уроков и учебные материалы к ним;</w:t>
            </w:r>
          </w:p>
          <w:p w:rsidR="00EF1C78" w:rsidRPr="0053220D" w:rsidRDefault="00EF1C78" w:rsidP="009E530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3220D">
              <w:rPr>
                <w:sz w:val="28"/>
                <w:szCs w:val="28"/>
              </w:rPr>
              <w:t>— календарные сроки;</w:t>
            </w:r>
          </w:p>
          <w:p w:rsidR="00EF1C78" w:rsidRPr="0053220D" w:rsidRDefault="00EF1C78" w:rsidP="009E530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3220D">
              <w:rPr>
                <w:sz w:val="28"/>
                <w:szCs w:val="28"/>
              </w:rPr>
              <w:t>— фактические сроки с описанием причин корректировки дат;</w:t>
            </w:r>
          </w:p>
          <w:p w:rsidR="00EF1C78" w:rsidRPr="0053220D" w:rsidRDefault="00EF1C78" w:rsidP="009E530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3220D">
              <w:rPr>
                <w:sz w:val="28"/>
                <w:szCs w:val="28"/>
              </w:rPr>
              <w:t>— дополнительные разделы по усмотрению учителя.</w:t>
            </w:r>
          </w:p>
        </w:tc>
      </w:tr>
      <w:tr w:rsidR="00EF1C78" w:rsidRPr="006F03B8" w:rsidTr="009E5304">
        <w:trPr>
          <w:tblCellSpacing w:w="0" w:type="dxa"/>
        </w:trPr>
        <w:tc>
          <w:tcPr>
            <w:tcW w:w="2279" w:type="dxa"/>
            <w:shd w:val="clear" w:color="auto" w:fill="FFFFFF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60" w:type="dxa"/>
            <w:shd w:val="clear" w:color="auto" w:fill="FFFFFF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F03B8">
              <w:rPr>
                <w:rFonts w:ascii="Times New Roman" w:hAnsi="Times New Roman"/>
                <w:sz w:val="28"/>
                <w:szCs w:val="28"/>
              </w:rPr>
              <w:t>Приложение №1, Приложение №3</w:t>
            </w:r>
          </w:p>
        </w:tc>
      </w:tr>
    </w:tbl>
    <w:p w:rsidR="00EF1C78" w:rsidRPr="0053220D" w:rsidRDefault="00EF1C78" w:rsidP="009E5304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3220D">
        <w:rPr>
          <w:sz w:val="28"/>
          <w:szCs w:val="28"/>
        </w:rPr>
        <w:t>  3.4. Содержание тем учебного курса представляется в виде краткого описания каждой темы.</w:t>
      </w:r>
    </w:p>
    <w:p w:rsidR="00EF1C78" w:rsidRPr="0053220D" w:rsidRDefault="00EF1C78" w:rsidP="009E530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3.5. В зависимости от степени корректировки примерной или авторской программы используется  рабочая программа в виде:</w:t>
      </w:r>
    </w:p>
    <w:p w:rsidR="00EF1C78" w:rsidRPr="0053220D" w:rsidRDefault="00EF1C78" w:rsidP="009E530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—количество часов в учебном плане образовательного учреждения не совпадает с количеством часов в примерной (авторской) программе (более чем на 6 часов в год) вне зависимости  от количества учебных недель в конкретном  общеобразовательном учреждении;</w:t>
      </w:r>
    </w:p>
    <w:p w:rsidR="00EF1C78" w:rsidRPr="0053220D" w:rsidRDefault="00EF1C78" w:rsidP="009E530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—производится корректировка авторской программы в плане изменения числа тем, последовательности их изложения, перераспределения часов, отводимых на изучение тем;  распределение резервного времени производится учителем самостоятельно и не является корректировкой программы;</w:t>
      </w:r>
    </w:p>
    <w:p w:rsidR="00EF1C78" w:rsidRPr="0053220D" w:rsidRDefault="00EF1C78" w:rsidP="009E530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3.6. Составитель рабочей программы может самостоятельно:</w:t>
      </w:r>
    </w:p>
    <w:p w:rsidR="00EF1C78" w:rsidRPr="0053220D" w:rsidRDefault="00EF1C78" w:rsidP="009E530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—раскрывать содержание разд</w:t>
      </w:r>
      <w:r>
        <w:rPr>
          <w:sz w:val="28"/>
          <w:szCs w:val="28"/>
        </w:rPr>
        <w:t>елов, тем, обозначенных в ФГОС О</w:t>
      </w:r>
      <w:r w:rsidRPr="0053220D">
        <w:rPr>
          <w:sz w:val="28"/>
          <w:szCs w:val="28"/>
        </w:rPr>
        <w:t>ОО</w:t>
      </w:r>
      <w:r>
        <w:rPr>
          <w:sz w:val="28"/>
          <w:szCs w:val="28"/>
        </w:rPr>
        <w:t xml:space="preserve"> </w:t>
      </w:r>
      <w:r w:rsidRPr="0053220D">
        <w:rPr>
          <w:sz w:val="28"/>
          <w:szCs w:val="28"/>
        </w:rPr>
        <w:t>и примерной программе;</w:t>
      </w:r>
    </w:p>
    <w:p w:rsidR="00EF1C78" w:rsidRPr="0053220D" w:rsidRDefault="00EF1C78" w:rsidP="009E530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—конкретизировать и детализировать темы;</w:t>
      </w:r>
    </w:p>
    <w:p w:rsidR="00EF1C78" w:rsidRPr="0053220D" w:rsidRDefault="00EF1C78" w:rsidP="009E530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—устанавливать последовательность изучения учебного материала;</w:t>
      </w:r>
    </w:p>
    <w:p w:rsidR="00EF1C78" w:rsidRPr="0053220D" w:rsidRDefault="00EF1C78" w:rsidP="009E530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—распределять учебный материал по годам обучения;</w:t>
      </w:r>
    </w:p>
    <w:p w:rsidR="00EF1C78" w:rsidRPr="0053220D" w:rsidRDefault="00EF1C78" w:rsidP="009E530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—распределять время, отведенное на изучение курса, между разделами и темами по их дидактической значимости, а также исходя из материально-технических ресурсов школы;</w:t>
      </w:r>
    </w:p>
    <w:p w:rsidR="00EF1C78" w:rsidRPr="0053220D" w:rsidRDefault="00EF1C78" w:rsidP="009E530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—конкретизировать требования к результатам освоения основной образовательной программы обучающимися;</w:t>
      </w:r>
    </w:p>
    <w:p w:rsidR="00EF1C78" w:rsidRPr="0053220D" w:rsidRDefault="00EF1C78" w:rsidP="009E530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—включать материал регионального компонента по предмету;</w:t>
      </w:r>
    </w:p>
    <w:p w:rsidR="00EF1C78" w:rsidRPr="0053220D" w:rsidRDefault="00EF1C78" w:rsidP="009E530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—выбирать, исходя из стоящих перед предметом задач, методики и технологии обучения и контроля уровня подготовленности обучающихся. </w:t>
      </w:r>
    </w:p>
    <w:p w:rsidR="00EF1C78" w:rsidRPr="0053220D" w:rsidRDefault="00EF1C78" w:rsidP="009E530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rStyle w:val="Strong"/>
          <w:sz w:val="28"/>
          <w:szCs w:val="28"/>
        </w:rPr>
        <w:t>4. Рассмотрение и утверждение рабочей программы</w:t>
      </w:r>
    </w:p>
    <w:p w:rsidR="00EF1C78" w:rsidRPr="0053220D" w:rsidRDefault="00EF1C78" w:rsidP="009E530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rStyle w:val="Strong"/>
          <w:sz w:val="28"/>
          <w:szCs w:val="28"/>
        </w:rPr>
        <w:t> </w:t>
      </w:r>
      <w:r w:rsidRPr="0053220D">
        <w:rPr>
          <w:sz w:val="28"/>
          <w:szCs w:val="28"/>
        </w:rPr>
        <w:t>4.1. Учитель представляет Рабочую программу на заседание школьного методического объединения учителей</w:t>
      </w:r>
      <w:r>
        <w:rPr>
          <w:sz w:val="28"/>
          <w:szCs w:val="28"/>
        </w:rPr>
        <w:t xml:space="preserve"> - предметников</w:t>
      </w:r>
      <w:r w:rsidRPr="0053220D">
        <w:rPr>
          <w:sz w:val="28"/>
          <w:szCs w:val="28"/>
        </w:rPr>
        <w:t xml:space="preserve"> на предмет соответствия установленным требованиям. В протоколе заседания школьного методического объединения  учителей </w:t>
      </w:r>
      <w:r>
        <w:rPr>
          <w:sz w:val="28"/>
          <w:szCs w:val="28"/>
        </w:rPr>
        <w:t xml:space="preserve">– предметников </w:t>
      </w:r>
      <w:r w:rsidRPr="0053220D">
        <w:rPr>
          <w:sz w:val="28"/>
          <w:szCs w:val="28"/>
        </w:rPr>
        <w:t>указывается факт соответствия Рабочей программы установленным требованиям.</w:t>
      </w:r>
    </w:p>
    <w:p w:rsidR="00EF1C78" w:rsidRDefault="00EF1C78" w:rsidP="009E530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 xml:space="preserve">4.2. Рабочую программу представляют на </w:t>
      </w:r>
      <w:r>
        <w:rPr>
          <w:sz w:val="28"/>
          <w:szCs w:val="28"/>
        </w:rPr>
        <w:t xml:space="preserve">утверждение </w:t>
      </w:r>
      <w:r w:rsidRPr="0053220D">
        <w:rPr>
          <w:sz w:val="28"/>
          <w:szCs w:val="28"/>
        </w:rPr>
        <w:t>директо</w:t>
      </w:r>
      <w:r>
        <w:rPr>
          <w:sz w:val="28"/>
          <w:szCs w:val="28"/>
        </w:rPr>
        <w:t>ру школы</w:t>
      </w:r>
      <w:r w:rsidRPr="0053220D">
        <w:rPr>
          <w:sz w:val="28"/>
          <w:szCs w:val="28"/>
        </w:rPr>
        <w:t>. Р</w:t>
      </w:r>
      <w:r>
        <w:rPr>
          <w:sz w:val="28"/>
          <w:szCs w:val="28"/>
        </w:rPr>
        <w:t>абочая программа анализируется  директором</w:t>
      </w:r>
      <w:r w:rsidRPr="0053220D">
        <w:rPr>
          <w:sz w:val="28"/>
          <w:szCs w:val="28"/>
        </w:rPr>
        <w:t xml:space="preserve"> ОУ на предмет соответствия программы учебному плану общеобразовательного учреждения и  требованиям государственного образовательного  стандарта; проверяется наличие учебника, предполагаемого для использования, в федеральном перечне. </w:t>
      </w:r>
    </w:p>
    <w:p w:rsidR="00EF1C78" w:rsidRPr="0053220D" w:rsidRDefault="00EF1C78" w:rsidP="009E530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4.3. После согласования рабочую  программу утверждает директор ОУ,  ставит гриф утверждения  на титульном листе, дату и подпись.</w:t>
      </w:r>
    </w:p>
    <w:p w:rsidR="00EF1C78" w:rsidRPr="0053220D" w:rsidRDefault="00EF1C78" w:rsidP="009E530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Данное Положение вступает в силу со дня его утверждения. Срок действия не ограничен (или до момента введения нового Положения).</w:t>
      </w:r>
    </w:p>
    <w:p w:rsidR="00EF1C78" w:rsidRPr="0053220D" w:rsidRDefault="00EF1C78" w:rsidP="009E5304">
      <w:pPr>
        <w:tabs>
          <w:tab w:val="left" w:pos="0"/>
        </w:tabs>
        <w:spacing w:after="0" w:line="240" w:lineRule="auto"/>
        <w:jc w:val="both"/>
        <w:rPr>
          <w:rStyle w:val="FontStyle43"/>
          <w:sz w:val="28"/>
          <w:szCs w:val="28"/>
        </w:rPr>
      </w:pPr>
      <w:r w:rsidRPr="0053220D">
        <w:rPr>
          <w:rStyle w:val="FontStyle43"/>
          <w:b/>
          <w:sz w:val="28"/>
          <w:szCs w:val="28"/>
        </w:rPr>
        <w:t>5. Делопроизводство</w:t>
      </w:r>
    </w:p>
    <w:p w:rsidR="00EF1C78" w:rsidRPr="0053220D" w:rsidRDefault="00EF1C78" w:rsidP="009E5304">
      <w:pPr>
        <w:tabs>
          <w:tab w:val="left" w:pos="0"/>
        </w:tabs>
        <w:spacing w:after="0" w:line="240" w:lineRule="auto"/>
        <w:jc w:val="both"/>
        <w:rPr>
          <w:rStyle w:val="FontStyle43"/>
          <w:sz w:val="28"/>
          <w:szCs w:val="28"/>
        </w:rPr>
      </w:pPr>
      <w:r w:rsidRPr="0053220D">
        <w:rPr>
          <w:rStyle w:val="FontStyle43"/>
          <w:sz w:val="28"/>
          <w:szCs w:val="28"/>
        </w:rPr>
        <w:t xml:space="preserve">5.1.Администрация ОУ осуществляет систематический  контроль  за выполнением Рабочих   программ,   их   практической   части,   соответствием записей в журнале содержанию Рабочих программ по итогам каждого учебного периода (четверти, года). </w:t>
      </w:r>
    </w:p>
    <w:p w:rsidR="00EF1C78" w:rsidRDefault="00EF1C78" w:rsidP="009E5304">
      <w:pPr>
        <w:tabs>
          <w:tab w:val="left" w:pos="-15"/>
        </w:tabs>
        <w:spacing w:after="0" w:line="240" w:lineRule="auto"/>
        <w:jc w:val="both"/>
        <w:rPr>
          <w:rStyle w:val="FontStyle43"/>
          <w:sz w:val="28"/>
          <w:szCs w:val="28"/>
        </w:rPr>
      </w:pPr>
      <w:r w:rsidRPr="0053220D">
        <w:rPr>
          <w:rStyle w:val="FontStyle43"/>
          <w:sz w:val="28"/>
          <w:szCs w:val="28"/>
        </w:rPr>
        <w:t xml:space="preserve">5.2. В случае невыполнения Рабочей программы, по итогам проверки, педагог  фиксирует необходимую информацию  в листе  корректировки в конце каждого полугодия. </w:t>
      </w:r>
    </w:p>
    <w:p w:rsidR="00EF1C78" w:rsidRPr="00211AD4" w:rsidRDefault="00EF1C78" w:rsidP="009E5304">
      <w:pPr>
        <w:tabs>
          <w:tab w:val="left" w:pos="-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Style w:val="FontStyle43"/>
          <w:sz w:val="28"/>
          <w:szCs w:val="28"/>
        </w:rPr>
        <w:t>5.3. Итоги проверки Рабочих программ подводятся на совещании.</w:t>
      </w: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Pr="004144ED" w:rsidRDefault="00EF1C78" w:rsidP="009E530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4144ED">
        <w:rPr>
          <w:rFonts w:ascii="Times New Roman" w:hAnsi="Times New Roman"/>
          <w:b/>
          <w:sz w:val="28"/>
          <w:szCs w:val="28"/>
        </w:rPr>
        <w:t xml:space="preserve">Приложение №1 </w:t>
      </w:r>
      <w:r>
        <w:rPr>
          <w:rFonts w:ascii="Times New Roman" w:hAnsi="Times New Roman"/>
          <w:b/>
          <w:sz w:val="28"/>
          <w:szCs w:val="28"/>
        </w:rPr>
        <w:t>к ООП О</w:t>
      </w:r>
      <w:r w:rsidRPr="004144ED">
        <w:rPr>
          <w:rFonts w:ascii="Times New Roman" w:hAnsi="Times New Roman"/>
          <w:b/>
          <w:sz w:val="28"/>
          <w:szCs w:val="28"/>
        </w:rPr>
        <w:t>ОО</w:t>
      </w:r>
    </w:p>
    <w:p w:rsidR="00EF1C78" w:rsidRPr="0053220D" w:rsidRDefault="00EF1C78" w:rsidP="009E530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3466C">
        <w:rPr>
          <w:rFonts w:ascii="Times New Roman" w:hAnsi="Times New Roman"/>
          <w:sz w:val="28"/>
          <w:szCs w:val="28"/>
        </w:rPr>
        <w:t xml:space="preserve"> </w:t>
      </w:r>
      <w:r w:rsidRPr="0053220D">
        <w:rPr>
          <w:rFonts w:ascii="Times New Roman" w:hAnsi="Times New Roman"/>
          <w:sz w:val="28"/>
          <w:szCs w:val="28"/>
        </w:rPr>
        <w:t xml:space="preserve"> </w:t>
      </w:r>
    </w:p>
    <w:p w:rsidR="00EF1C78" w:rsidRPr="0053220D" w:rsidRDefault="00EF1C78" w:rsidP="009E5304">
      <w:pPr>
        <w:spacing w:after="0" w:line="240" w:lineRule="auto"/>
        <w:ind w:left="-426"/>
        <w:jc w:val="center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Тематическое планирование с определением основных видов внеурочной деятельности.</w:t>
      </w:r>
    </w:p>
    <w:p w:rsidR="00EF1C78" w:rsidRPr="0053220D" w:rsidRDefault="00EF1C78" w:rsidP="009E5304">
      <w:pPr>
        <w:spacing w:after="0" w:line="240" w:lineRule="auto"/>
        <w:ind w:left="-426"/>
        <w:jc w:val="center"/>
        <w:rPr>
          <w:rFonts w:ascii="Times New Roman" w:hAnsi="Times New Roman"/>
          <w:b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0"/>
        <w:gridCol w:w="4173"/>
        <w:gridCol w:w="2260"/>
        <w:gridCol w:w="1985"/>
      </w:tblGrid>
      <w:tr w:rsidR="00EF1C78" w:rsidRPr="006F03B8" w:rsidTr="007876B6">
        <w:trPr>
          <w:trHeight w:val="880"/>
        </w:trPr>
        <w:tc>
          <w:tcPr>
            <w:tcW w:w="1080" w:type="dxa"/>
          </w:tcPr>
          <w:p w:rsidR="00EF1C78" w:rsidRPr="006F03B8" w:rsidRDefault="00EF1C78" w:rsidP="009E530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F03B8">
              <w:rPr>
                <w:rFonts w:ascii="Times New Roman" w:hAnsi="Times New Roman"/>
                <w:b/>
              </w:rPr>
              <w:t>№п\п</w:t>
            </w:r>
          </w:p>
        </w:tc>
        <w:tc>
          <w:tcPr>
            <w:tcW w:w="4173" w:type="dxa"/>
          </w:tcPr>
          <w:p w:rsidR="00EF1C78" w:rsidRPr="006F03B8" w:rsidRDefault="00EF1C78" w:rsidP="009E530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F03B8">
              <w:rPr>
                <w:rFonts w:ascii="Times New Roman" w:hAnsi="Times New Roman"/>
                <w:b/>
              </w:rPr>
              <w:t xml:space="preserve">Раздел программы </w:t>
            </w:r>
          </w:p>
        </w:tc>
        <w:tc>
          <w:tcPr>
            <w:tcW w:w="4245" w:type="dxa"/>
            <w:gridSpan w:val="2"/>
          </w:tcPr>
          <w:p w:rsidR="00EF1C78" w:rsidRPr="006F03B8" w:rsidRDefault="00EF1C78" w:rsidP="009E530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F03B8">
              <w:rPr>
                <w:rFonts w:ascii="Times New Roman" w:hAnsi="Times New Roman"/>
                <w:b/>
              </w:rPr>
              <w:t>Всего часов</w:t>
            </w:r>
          </w:p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1C78" w:rsidRPr="006F03B8" w:rsidTr="007876B6">
        <w:trPr>
          <w:trHeight w:val="322"/>
        </w:trPr>
        <w:tc>
          <w:tcPr>
            <w:tcW w:w="1080" w:type="dxa"/>
          </w:tcPr>
          <w:p w:rsidR="00EF1C78" w:rsidRPr="006F03B8" w:rsidRDefault="00EF1C78" w:rsidP="009E530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173" w:type="dxa"/>
          </w:tcPr>
          <w:p w:rsidR="00EF1C78" w:rsidRPr="006F03B8" w:rsidRDefault="00EF1C78" w:rsidP="009E530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0" w:type="dxa"/>
          </w:tcPr>
          <w:p w:rsidR="00EF1C78" w:rsidRPr="006F03B8" w:rsidRDefault="00EF1C78" w:rsidP="009E53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03B8">
              <w:rPr>
                <w:rFonts w:ascii="Times New Roman" w:hAnsi="Times New Roman"/>
              </w:rPr>
              <w:t>теория</w:t>
            </w:r>
          </w:p>
        </w:tc>
        <w:tc>
          <w:tcPr>
            <w:tcW w:w="1985" w:type="dxa"/>
          </w:tcPr>
          <w:p w:rsidR="00EF1C78" w:rsidRPr="006F03B8" w:rsidRDefault="00EF1C78" w:rsidP="009E53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03B8">
              <w:rPr>
                <w:rFonts w:ascii="Times New Roman" w:hAnsi="Times New Roman"/>
              </w:rPr>
              <w:t>практика</w:t>
            </w:r>
          </w:p>
        </w:tc>
      </w:tr>
    </w:tbl>
    <w:p w:rsidR="00EF1C78" w:rsidRPr="0053220D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Pr="0053220D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i/>
          <w:sz w:val="28"/>
          <w:szCs w:val="28"/>
        </w:rPr>
        <w:t xml:space="preserve">                   </w:t>
      </w:r>
      <w:r>
        <w:rPr>
          <w:rFonts w:ascii="Times New Roman" w:hAnsi="Times New Roman"/>
          <w:i/>
          <w:sz w:val="28"/>
          <w:szCs w:val="28"/>
        </w:rPr>
        <w:t xml:space="preserve">                 </w:t>
      </w:r>
      <w:r w:rsidRPr="0053220D">
        <w:rPr>
          <w:rFonts w:ascii="Times New Roman" w:hAnsi="Times New Roman"/>
          <w:i/>
          <w:sz w:val="28"/>
          <w:szCs w:val="28"/>
        </w:rPr>
        <w:t xml:space="preserve"> </w:t>
      </w:r>
      <w:r w:rsidRPr="0053220D">
        <w:rPr>
          <w:rFonts w:ascii="Times New Roman" w:hAnsi="Times New Roman"/>
          <w:sz w:val="28"/>
          <w:szCs w:val="28"/>
        </w:rPr>
        <w:t>Календарно-тематическое планирование</w:t>
      </w:r>
    </w:p>
    <w:p w:rsidR="00EF1C78" w:rsidRPr="0053220D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28"/>
        <w:tblW w:w="10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2"/>
        <w:gridCol w:w="2284"/>
        <w:gridCol w:w="1612"/>
        <w:gridCol w:w="1616"/>
        <w:gridCol w:w="1606"/>
        <w:gridCol w:w="1872"/>
      </w:tblGrid>
      <w:tr w:rsidR="00EF1C78" w:rsidRPr="006F03B8" w:rsidTr="007876B6">
        <w:tc>
          <w:tcPr>
            <w:tcW w:w="1032" w:type="dxa"/>
            <w:vMerge w:val="restart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03B8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2284" w:type="dxa"/>
            <w:vMerge w:val="restart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03B8">
              <w:rPr>
                <w:rFonts w:ascii="Times New Roman" w:hAnsi="Times New Roman"/>
                <w:b/>
              </w:rPr>
              <w:t>Раздел программы и темы учебных занятий</w:t>
            </w:r>
          </w:p>
        </w:tc>
        <w:tc>
          <w:tcPr>
            <w:tcW w:w="1612" w:type="dxa"/>
            <w:vMerge w:val="restart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03B8">
              <w:rPr>
                <w:rFonts w:ascii="Times New Roman" w:hAnsi="Times New Roman"/>
                <w:b/>
              </w:rPr>
              <w:t>Всего часов</w:t>
            </w:r>
          </w:p>
        </w:tc>
        <w:tc>
          <w:tcPr>
            <w:tcW w:w="3222" w:type="dxa"/>
            <w:gridSpan w:val="2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03B8">
              <w:rPr>
                <w:rFonts w:ascii="Times New Roman" w:hAnsi="Times New Roman"/>
                <w:b/>
              </w:rPr>
              <w:t>Сроки проведения</w:t>
            </w:r>
          </w:p>
        </w:tc>
        <w:tc>
          <w:tcPr>
            <w:tcW w:w="1872" w:type="dxa"/>
            <w:vMerge w:val="restart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03B8">
              <w:rPr>
                <w:rFonts w:ascii="Times New Roman" w:hAnsi="Times New Roman"/>
                <w:b/>
              </w:rPr>
              <w:t>Основные виды деятельности обучающихся</w:t>
            </w:r>
          </w:p>
        </w:tc>
      </w:tr>
      <w:tr w:rsidR="00EF1C78" w:rsidRPr="006F03B8" w:rsidTr="007876B6">
        <w:tc>
          <w:tcPr>
            <w:tcW w:w="1032" w:type="dxa"/>
            <w:vMerge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4" w:type="dxa"/>
            <w:vMerge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2" w:type="dxa"/>
            <w:vMerge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03B8">
              <w:rPr>
                <w:rFonts w:ascii="Times New Roman" w:hAnsi="Times New Roman"/>
                <w:b/>
              </w:rPr>
              <w:t>по плану</w:t>
            </w:r>
          </w:p>
        </w:tc>
        <w:tc>
          <w:tcPr>
            <w:tcW w:w="1606" w:type="dxa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03B8">
              <w:rPr>
                <w:rFonts w:ascii="Times New Roman" w:hAnsi="Times New Roman"/>
                <w:b/>
              </w:rPr>
              <w:t>фактически</w:t>
            </w:r>
          </w:p>
        </w:tc>
        <w:tc>
          <w:tcPr>
            <w:tcW w:w="1872" w:type="dxa"/>
            <w:vMerge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1C78" w:rsidRPr="006F03B8" w:rsidTr="007876B6">
        <w:tc>
          <w:tcPr>
            <w:tcW w:w="1032" w:type="dxa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4" w:type="dxa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2" w:type="dxa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72" w:type="dxa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F1C78" w:rsidRPr="0053220D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Pr="0013466C" w:rsidRDefault="00EF1C78" w:rsidP="009E530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13466C">
        <w:rPr>
          <w:rFonts w:ascii="Times New Roman" w:hAnsi="Times New Roman"/>
          <w:b/>
          <w:sz w:val="28"/>
          <w:szCs w:val="28"/>
        </w:rPr>
        <w:t xml:space="preserve">Приложение №2 </w:t>
      </w:r>
      <w:r>
        <w:rPr>
          <w:rFonts w:ascii="Times New Roman" w:hAnsi="Times New Roman"/>
          <w:b/>
          <w:sz w:val="28"/>
          <w:szCs w:val="28"/>
        </w:rPr>
        <w:t>к ООП О</w:t>
      </w:r>
      <w:r w:rsidRPr="0013466C">
        <w:rPr>
          <w:rFonts w:ascii="Times New Roman" w:hAnsi="Times New Roman"/>
          <w:b/>
          <w:sz w:val="28"/>
          <w:szCs w:val="28"/>
        </w:rPr>
        <w:t>ОО</w:t>
      </w:r>
    </w:p>
    <w:p w:rsidR="00EF1C78" w:rsidRPr="0053220D" w:rsidRDefault="00EF1C78" w:rsidP="009E530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F1C78" w:rsidRPr="0053220D" w:rsidRDefault="00EF1C78" w:rsidP="009E530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53220D">
        <w:rPr>
          <w:rFonts w:ascii="Times New Roman" w:hAnsi="Times New Roman"/>
          <w:i/>
          <w:sz w:val="28"/>
          <w:szCs w:val="28"/>
        </w:rPr>
        <w:t>Титульный лист</w:t>
      </w:r>
    </w:p>
    <w:p w:rsidR="00EF1C78" w:rsidRPr="0053220D" w:rsidRDefault="00EF1C78" w:rsidP="009E5304">
      <w:pPr>
        <w:spacing w:after="0" w:line="240" w:lineRule="auto"/>
        <w:jc w:val="center"/>
        <w:rPr>
          <w:rFonts w:ascii="Times New Roman" w:hAnsi="Times New Roman"/>
          <w:b/>
        </w:rPr>
      </w:pPr>
      <w:r w:rsidRPr="0053220D">
        <w:rPr>
          <w:rFonts w:ascii="Times New Roman" w:hAnsi="Times New Roman"/>
          <w:b/>
        </w:rPr>
        <w:t xml:space="preserve">Муниципальное бюджетное общеобразовательное учреждение </w:t>
      </w:r>
    </w:p>
    <w:p w:rsidR="00EF1C78" w:rsidRPr="0053220D" w:rsidRDefault="00EF1C78" w:rsidP="009E5304">
      <w:pPr>
        <w:spacing w:after="0" w:line="240" w:lineRule="auto"/>
        <w:rPr>
          <w:rFonts w:ascii="Times New Roman" w:hAnsi="Times New Roman"/>
          <w:b/>
        </w:rPr>
      </w:pPr>
      <w:r w:rsidRPr="0053220D">
        <w:rPr>
          <w:rFonts w:ascii="Times New Roman" w:hAnsi="Times New Roman"/>
          <w:b/>
        </w:rPr>
        <w:t xml:space="preserve">                           «</w:t>
      </w:r>
      <w:r w:rsidRPr="00211AD4">
        <w:rPr>
          <w:rFonts w:ascii="Times New Roman" w:hAnsi="Times New Roman"/>
          <w:b/>
          <w:sz w:val="24"/>
          <w:szCs w:val="24"/>
        </w:rPr>
        <w:t>Прудковская основная</w:t>
      </w:r>
      <w:r>
        <w:rPr>
          <w:b/>
        </w:rPr>
        <w:t xml:space="preserve">  </w:t>
      </w:r>
      <w:r w:rsidRPr="0053220D">
        <w:rPr>
          <w:rFonts w:ascii="Times New Roman" w:hAnsi="Times New Roman"/>
          <w:b/>
        </w:rPr>
        <w:t>общеобразовательная школа»</w:t>
      </w:r>
    </w:p>
    <w:p w:rsidR="00EF1C78" w:rsidRPr="0053220D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3"/>
        <w:gridCol w:w="2693"/>
        <w:gridCol w:w="2410"/>
        <w:gridCol w:w="2410"/>
      </w:tblGrid>
      <w:tr w:rsidR="00EF1C78" w:rsidRPr="006F03B8" w:rsidTr="007876B6">
        <w:tc>
          <w:tcPr>
            <w:tcW w:w="2553" w:type="dxa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03B8">
              <w:rPr>
                <w:rFonts w:ascii="Times New Roman" w:hAnsi="Times New Roman"/>
                <w:b/>
                <w:bCs/>
              </w:rPr>
              <w:t>Согласована</w:t>
            </w:r>
          </w:p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</w:rPr>
            </w:pPr>
            <w:r w:rsidRPr="006F03B8">
              <w:rPr>
                <w:rFonts w:ascii="Times New Roman" w:hAnsi="Times New Roman"/>
                <w:bCs/>
              </w:rPr>
              <w:t xml:space="preserve">Руководитель МО учителей </w:t>
            </w:r>
            <w:r>
              <w:rPr>
                <w:rFonts w:ascii="Times New Roman" w:hAnsi="Times New Roman"/>
              </w:rPr>
              <w:t>предметников</w:t>
            </w:r>
          </w:p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</w:rPr>
            </w:pPr>
            <w:r w:rsidRPr="006F03B8">
              <w:rPr>
                <w:rFonts w:ascii="Times New Roman" w:hAnsi="Times New Roman"/>
              </w:rPr>
              <w:t>_____</w:t>
            </w:r>
            <w:r>
              <w:rPr>
                <w:rFonts w:ascii="Times New Roman" w:hAnsi="Times New Roman"/>
              </w:rPr>
              <w:t>ФИО</w:t>
            </w:r>
          </w:p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</w:rPr>
            </w:pPr>
            <w:r w:rsidRPr="006F03B8">
              <w:rPr>
                <w:rFonts w:ascii="Times New Roman" w:hAnsi="Times New Roman"/>
              </w:rPr>
              <w:t>Протокол №______от</w:t>
            </w:r>
          </w:p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</w:rPr>
            </w:pPr>
            <w:r w:rsidRPr="006F03B8">
              <w:rPr>
                <w:rFonts w:ascii="Times New Roman" w:hAnsi="Times New Roman"/>
              </w:rPr>
              <w:t>«___»______2016г</w:t>
            </w:r>
          </w:p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03B8">
              <w:rPr>
                <w:rFonts w:ascii="Times New Roman" w:hAnsi="Times New Roman"/>
                <w:b/>
                <w:bCs/>
              </w:rPr>
              <w:t>Рассмотрена</w:t>
            </w:r>
          </w:p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03B8">
              <w:rPr>
                <w:rFonts w:ascii="Times New Roman" w:hAnsi="Times New Roman"/>
                <w:bCs/>
              </w:rPr>
              <w:t>На заседании педагогического совета МБОУ «Прудковская ООШ»</w:t>
            </w:r>
          </w:p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03B8">
              <w:rPr>
                <w:rFonts w:ascii="Times New Roman" w:hAnsi="Times New Roman"/>
                <w:bCs/>
              </w:rPr>
              <w:t>Протокол № _</w:t>
            </w:r>
          </w:p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03B8">
              <w:rPr>
                <w:rFonts w:ascii="Times New Roman" w:hAnsi="Times New Roman"/>
                <w:bCs/>
              </w:rPr>
              <w:t>от «  »______2016г</w:t>
            </w:r>
          </w:p>
        </w:tc>
        <w:tc>
          <w:tcPr>
            <w:tcW w:w="2410" w:type="dxa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03B8">
              <w:rPr>
                <w:rFonts w:ascii="Times New Roman" w:hAnsi="Times New Roman"/>
                <w:b/>
                <w:bCs/>
              </w:rPr>
              <w:t>Утверждена</w:t>
            </w:r>
          </w:p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</w:rPr>
            </w:pPr>
            <w:r w:rsidRPr="006F03B8">
              <w:rPr>
                <w:rFonts w:ascii="Times New Roman" w:hAnsi="Times New Roman"/>
              </w:rPr>
              <w:t>Директор МБОУ  «Прудковская ООШ»</w:t>
            </w:r>
          </w:p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</w:rPr>
            </w:pPr>
            <w:r w:rsidRPr="006F03B8">
              <w:rPr>
                <w:rFonts w:ascii="Times New Roman" w:hAnsi="Times New Roman"/>
              </w:rPr>
              <w:t>____</w:t>
            </w:r>
            <w:r>
              <w:rPr>
                <w:rFonts w:ascii="Times New Roman" w:hAnsi="Times New Roman"/>
              </w:rPr>
              <w:t>ФИО</w:t>
            </w:r>
          </w:p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</w:rPr>
            </w:pPr>
            <w:r w:rsidRPr="006F03B8">
              <w:rPr>
                <w:rFonts w:ascii="Times New Roman" w:hAnsi="Times New Roman"/>
              </w:rPr>
              <w:t>Приказ №_____от</w:t>
            </w:r>
          </w:p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</w:rPr>
            </w:pPr>
            <w:r w:rsidRPr="006F03B8">
              <w:rPr>
                <w:rFonts w:ascii="Times New Roman" w:hAnsi="Times New Roman"/>
              </w:rPr>
              <w:t>«___»________2016г</w:t>
            </w:r>
          </w:p>
        </w:tc>
      </w:tr>
    </w:tbl>
    <w:p w:rsidR="00EF1C78" w:rsidRPr="0053220D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Pr="0053220D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Pr="0053220D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Pr="0053220D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Pr="0053220D" w:rsidRDefault="00EF1C78" w:rsidP="009E53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20D">
        <w:rPr>
          <w:rFonts w:ascii="Times New Roman" w:hAnsi="Times New Roman"/>
          <w:b/>
          <w:sz w:val="28"/>
          <w:szCs w:val="28"/>
        </w:rPr>
        <w:t>Рабочая  программа</w:t>
      </w:r>
    </w:p>
    <w:p w:rsidR="00EF1C78" w:rsidRPr="0053220D" w:rsidRDefault="00EF1C78" w:rsidP="009E53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20D">
        <w:rPr>
          <w:rFonts w:ascii="Times New Roman" w:hAnsi="Times New Roman"/>
          <w:b/>
          <w:sz w:val="28"/>
          <w:szCs w:val="28"/>
        </w:rPr>
        <w:t>по внеурочной деятельности</w:t>
      </w:r>
      <w:r w:rsidRPr="0053220D">
        <w:rPr>
          <w:rFonts w:ascii="Times New Roman" w:hAnsi="Times New Roman"/>
          <w:b/>
          <w:sz w:val="28"/>
          <w:szCs w:val="28"/>
        </w:rPr>
        <w:br/>
        <w:t>«             ХХХХХХХ            »</w:t>
      </w:r>
    </w:p>
    <w:p w:rsidR="00EF1C78" w:rsidRPr="0053220D" w:rsidRDefault="00EF1C78" w:rsidP="009E53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20D">
        <w:rPr>
          <w:rFonts w:ascii="Times New Roman" w:hAnsi="Times New Roman"/>
          <w:b/>
          <w:sz w:val="28"/>
          <w:szCs w:val="28"/>
        </w:rPr>
        <w:t>Срок реализации:   Х год</w:t>
      </w:r>
    </w:p>
    <w:p w:rsidR="00EF1C78" w:rsidRPr="0053220D" w:rsidRDefault="00EF1C78" w:rsidP="009E53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20D">
        <w:rPr>
          <w:rFonts w:ascii="Times New Roman" w:hAnsi="Times New Roman"/>
          <w:b/>
          <w:sz w:val="28"/>
          <w:szCs w:val="28"/>
        </w:rPr>
        <w:t>Возраст обучающихся: ХХ лет</w:t>
      </w:r>
    </w:p>
    <w:p w:rsidR="00EF1C78" w:rsidRPr="0053220D" w:rsidRDefault="00EF1C78" w:rsidP="009E530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EF1C78" w:rsidRPr="0053220D" w:rsidRDefault="00EF1C78" w:rsidP="009E5304">
      <w:pPr>
        <w:spacing w:after="0" w:line="240" w:lineRule="auto"/>
        <w:jc w:val="center"/>
        <w:rPr>
          <w:rFonts w:ascii="Times New Roman" w:hAnsi="Times New Roman"/>
        </w:rPr>
      </w:pPr>
    </w:p>
    <w:p w:rsidR="00EF1C78" w:rsidRPr="0053220D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</w:t>
      </w:r>
      <w:r w:rsidRPr="0053220D">
        <w:rPr>
          <w:rFonts w:ascii="Times New Roman" w:hAnsi="Times New Roman"/>
          <w:sz w:val="28"/>
          <w:szCs w:val="28"/>
        </w:rPr>
        <w:t>Составила: учитель  ххххххх</w:t>
      </w:r>
    </w:p>
    <w:p w:rsidR="00EF1C78" w:rsidRPr="0053220D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Ф.И.О.(полностью)</w:t>
      </w:r>
    </w:p>
    <w:p w:rsidR="00EF1C78" w:rsidRPr="0053220D" w:rsidRDefault="00EF1C78" w:rsidP="009E5304">
      <w:pPr>
        <w:spacing w:after="0" w:line="240" w:lineRule="auto"/>
        <w:rPr>
          <w:rFonts w:ascii="Times New Roman" w:hAnsi="Times New Roman"/>
        </w:rPr>
      </w:pPr>
      <w:r w:rsidRPr="0053220D">
        <w:rPr>
          <w:rFonts w:ascii="Times New Roman" w:hAnsi="Times New Roman"/>
        </w:rPr>
        <w:t xml:space="preserve">                                                                                     </w:t>
      </w:r>
    </w:p>
    <w:p w:rsidR="00EF1C78" w:rsidRPr="0053220D" w:rsidRDefault="00EF1C78" w:rsidP="009E5304">
      <w:pPr>
        <w:spacing w:after="0" w:line="240" w:lineRule="auto"/>
        <w:jc w:val="center"/>
        <w:rPr>
          <w:rFonts w:ascii="Times New Roman" w:hAnsi="Times New Roman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</w:rPr>
      </w:pPr>
    </w:p>
    <w:p w:rsidR="00EF1C78" w:rsidRPr="0053220D" w:rsidRDefault="00EF1C78" w:rsidP="009E5304">
      <w:pPr>
        <w:spacing w:after="0" w:line="240" w:lineRule="auto"/>
        <w:jc w:val="center"/>
        <w:rPr>
          <w:rFonts w:ascii="Times New Roman" w:hAnsi="Times New Roman"/>
        </w:rPr>
      </w:pPr>
    </w:p>
    <w:p w:rsidR="00EF1C78" w:rsidRPr="0053220D" w:rsidRDefault="00EF1C78" w:rsidP="009E53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20D">
        <w:rPr>
          <w:rFonts w:ascii="Times New Roman" w:hAnsi="Times New Roman"/>
          <w:b/>
          <w:sz w:val="28"/>
          <w:szCs w:val="28"/>
        </w:rPr>
        <w:t>2016 год</w:t>
      </w: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Pr="0053220D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F1C78" w:rsidRPr="0013466C" w:rsidRDefault="00EF1C78" w:rsidP="009E530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F1C78" w:rsidRPr="0013466C" w:rsidRDefault="00EF1C78" w:rsidP="009E530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13466C">
        <w:rPr>
          <w:rFonts w:ascii="Times New Roman" w:hAnsi="Times New Roman"/>
          <w:b/>
          <w:sz w:val="28"/>
          <w:szCs w:val="28"/>
        </w:rPr>
        <w:t>Приложение №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3466C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3466C">
        <w:rPr>
          <w:rFonts w:ascii="Times New Roman" w:hAnsi="Times New Roman"/>
          <w:b/>
          <w:sz w:val="28"/>
          <w:szCs w:val="28"/>
        </w:rPr>
        <w:t xml:space="preserve">к </w:t>
      </w:r>
      <w:r>
        <w:rPr>
          <w:rFonts w:ascii="Times New Roman" w:hAnsi="Times New Roman"/>
          <w:b/>
          <w:sz w:val="28"/>
          <w:szCs w:val="28"/>
        </w:rPr>
        <w:t>ООП О</w:t>
      </w:r>
      <w:r w:rsidRPr="0013466C">
        <w:rPr>
          <w:rFonts w:ascii="Times New Roman" w:hAnsi="Times New Roman"/>
          <w:b/>
          <w:sz w:val="28"/>
          <w:szCs w:val="28"/>
        </w:rPr>
        <w:t>ОО</w:t>
      </w:r>
    </w:p>
    <w:p w:rsidR="00EF1C78" w:rsidRPr="0053220D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Pr="0053220D" w:rsidRDefault="00EF1C78" w:rsidP="009E5304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sz w:val="28"/>
          <w:szCs w:val="28"/>
        </w:rPr>
        <w:tab/>
      </w:r>
      <w:r w:rsidRPr="0053220D">
        <w:rPr>
          <w:rFonts w:ascii="Times New Roman" w:hAnsi="Times New Roman"/>
          <w:b/>
        </w:rPr>
        <w:t xml:space="preserve">Муниципальное бюджетное общеобразовательное учреждение </w:t>
      </w:r>
    </w:p>
    <w:p w:rsidR="00EF1C78" w:rsidRPr="0053220D" w:rsidRDefault="00EF1C78" w:rsidP="009E5304">
      <w:pPr>
        <w:spacing w:after="0" w:line="240" w:lineRule="auto"/>
        <w:jc w:val="center"/>
        <w:rPr>
          <w:rFonts w:ascii="Times New Roman" w:hAnsi="Times New Roman"/>
          <w:b/>
        </w:rPr>
      </w:pPr>
      <w:r w:rsidRPr="0053220D">
        <w:rPr>
          <w:rFonts w:ascii="Times New Roman" w:hAnsi="Times New Roman"/>
          <w:b/>
        </w:rPr>
        <w:t>«</w:t>
      </w:r>
      <w:r>
        <w:rPr>
          <w:rFonts w:ascii="Times New Roman" w:hAnsi="Times New Roman"/>
          <w:b/>
        </w:rPr>
        <w:t>Прудковская основная</w:t>
      </w:r>
      <w:r w:rsidRPr="0053220D">
        <w:rPr>
          <w:rFonts w:ascii="Times New Roman" w:hAnsi="Times New Roman"/>
          <w:b/>
        </w:rPr>
        <w:t xml:space="preserve"> общеобразовательная школа»</w:t>
      </w:r>
    </w:p>
    <w:p w:rsidR="00EF1C78" w:rsidRPr="0053220D" w:rsidRDefault="00EF1C78" w:rsidP="009E5304">
      <w:pPr>
        <w:tabs>
          <w:tab w:val="left" w:pos="3795"/>
          <w:tab w:val="right" w:pos="963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3220D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EF1C78" w:rsidRPr="0053220D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Pr="0053220D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Pr="0053220D" w:rsidRDefault="00EF1C78" w:rsidP="009E53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20D">
        <w:rPr>
          <w:rFonts w:ascii="Times New Roman" w:hAnsi="Times New Roman"/>
          <w:i/>
          <w:sz w:val="28"/>
          <w:szCs w:val="28"/>
        </w:rPr>
        <w:t xml:space="preserve">Титульный лист для </w:t>
      </w:r>
      <w:r w:rsidRPr="0053220D">
        <w:rPr>
          <w:rFonts w:ascii="Times New Roman" w:hAnsi="Times New Roman"/>
          <w:b/>
          <w:sz w:val="28"/>
          <w:szCs w:val="28"/>
        </w:rPr>
        <w:t>календарно-тематического планирования</w:t>
      </w:r>
    </w:p>
    <w:tbl>
      <w:tblPr>
        <w:tblW w:w="151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3"/>
        <w:gridCol w:w="2551"/>
        <w:gridCol w:w="2552"/>
        <w:gridCol w:w="2552"/>
        <w:gridCol w:w="2552"/>
        <w:gridCol w:w="2410"/>
      </w:tblGrid>
      <w:tr w:rsidR="00EF1C78" w:rsidRPr="006F03B8" w:rsidTr="00211AD4">
        <w:tc>
          <w:tcPr>
            <w:tcW w:w="2553" w:type="dxa"/>
          </w:tcPr>
          <w:tbl>
            <w:tblPr>
              <w:tblW w:w="100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553"/>
              <w:gridCol w:w="2693"/>
              <w:gridCol w:w="2410"/>
              <w:gridCol w:w="2410"/>
            </w:tblGrid>
            <w:tr w:rsidR="00EF1C78" w:rsidRPr="006F03B8" w:rsidTr="007E0A1B">
              <w:tc>
                <w:tcPr>
                  <w:tcW w:w="2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1C78" w:rsidRPr="006F03B8" w:rsidRDefault="00EF1C78" w:rsidP="009E530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6F03B8">
                    <w:rPr>
                      <w:rFonts w:ascii="Times New Roman" w:hAnsi="Times New Roman"/>
                      <w:b/>
                      <w:bCs/>
                    </w:rPr>
                    <w:t>Согласована</w:t>
                  </w:r>
                </w:p>
                <w:p w:rsidR="00EF1C78" w:rsidRPr="006F03B8" w:rsidRDefault="00EF1C78" w:rsidP="009E530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6F03B8">
                    <w:rPr>
                      <w:rFonts w:ascii="Times New Roman" w:hAnsi="Times New Roman"/>
                      <w:bCs/>
                    </w:rPr>
                    <w:t xml:space="preserve">Руководитель МО учителей </w:t>
                  </w:r>
                  <w:r w:rsidRPr="006F03B8">
                    <w:rPr>
                      <w:rFonts w:ascii="Times New Roman" w:hAnsi="Times New Roman"/>
                    </w:rPr>
                    <w:t>начальных классов</w:t>
                  </w:r>
                </w:p>
                <w:p w:rsidR="00EF1C78" w:rsidRPr="006F03B8" w:rsidRDefault="00EF1C78" w:rsidP="009E530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6F03B8">
                    <w:rPr>
                      <w:rFonts w:ascii="Times New Roman" w:hAnsi="Times New Roman"/>
                    </w:rPr>
                    <w:t>_____Нефедова С.П.</w:t>
                  </w:r>
                </w:p>
                <w:p w:rsidR="00EF1C78" w:rsidRPr="006F03B8" w:rsidRDefault="00EF1C78" w:rsidP="009E5304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</w:p>
                <w:p w:rsidR="00EF1C78" w:rsidRPr="006F03B8" w:rsidRDefault="00EF1C78" w:rsidP="009E530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6F03B8">
                    <w:rPr>
                      <w:rFonts w:ascii="Times New Roman" w:hAnsi="Times New Roman"/>
                    </w:rPr>
                    <w:t>Протокол №______от</w:t>
                  </w:r>
                </w:p>
                <w:p w:rsidR="00EF1C78" w:rsidRPr="006F03B8" w:rsidRDefault="00EF1C78" w:rsidP="009E530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6F03B8">
                    <w:rPr>
                      <w:rFonts w:ascii="Times New Roman" w:hAnsi="Times New Roman"/>
                    </w:rPr>
                    <w:t>«___»______2016г</w:t>
                  </w:r>
                </w:p>
                <w:p w:rsidR="00EF1C78" w:rsidRPr="006F03B8" w:rsidRDefault="00EF1C78" w:rsidP="009E530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1C78" w:rsidRPr="006F03B8" w:rsidRDefault="00EF1C78" w:rsidP="009E530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1C78" w:rsidRPr="006F03B8" w:rsidRDefault="00EF1C78" w:rsidP="009E530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6F03B8">
                    <w:rPr>
                      <w:rFonts w:ascii="Times New Roman" w:hAnsi="Times New Roman"/>
                      <w:b/>
                      <w:bCs/>
                    </w:rPr>
                    <w:t>Рассмотрена</w:t>
                  </w:r>
                </w:p>
                <w:p w:rsidR="00EF1C78" w:rsidRPr="006F03B8" w:rsidRDefault="00EF1C78" w:rsidP="009E5304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6F03B8">
                    <w:rPr>
                      <w:rFonts w:ascii="Times New Roman" w:hAnsi="Times New Roman"/>
                      <w:bCs/>
                    </w:rPr>
                    <w:t>На заседании педагогического совета МБОУ «Прудковская ООШ»</w:t>
                  </w:r>
                </w:p>
                <w:p w:rsidR="00EF1C78" w:rsidRPr="006F03B8" w:rsidRDefault="00EF1C78" w:rsidP="009E5304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6F03B8">
                    <w:rPr>
                      <w:rFonts w:ascii="Times New Roman" w:hAnsi="Times New Roman"/>
                      <w:bCs/>
                    </w:rPr>
                    <w:t>Протокол № _</w:t>
                  </w:r>
                </w:p>
                <w:p w:rsidR="00EF1C78" w:rsidRPr="006F03B8" w:rsidRDefault="00EF1C78" w:rsidP="009E530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6F03B8">
                    <w:rPr>
                      <w:rFonts w:ascii="Times New Roman" w:hAnsi="Times New Roman"/>
                      <w:bCs/>
                    </w:rPr>
                    <w:t>от «  »______2016г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1C78" w:rsidRPr="006F03B8" w:rsidRDefault="00EF1C78" w:rsidP="009E530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6F03B8">
                    <w:rPr>
                      <w:rFonts w:ascii="Times New Roman" w:hAnsi="Times New Roman"/>
                      <w:b/>
                      <w:bCs/>
                    </w:rPr>
                    <w:t>Утверждена</w:t>
                  </w:r>
                </w:p>
                <w:p w:rsidR="00EF1C78" w:rsidRPr="006F03B8" w:rsidRDefault="00EF1C78" w:rsidP="009E530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6F03B8">
                    <w:rPr>
                      <w:rFonts w:ascii="Times New Roman" w:hAnsi="Times New Roman"/>
                    </w:rPr>
                    <w:t>Директор МБОУ  «Прудковская ООШ»</w:t>
                  </w:r>
                </w:p>
                <w:p w:rsidR="00EF1C78" w:rsidRPr="006F03B8" w:rsidRDefault="00EF1C78" w:rsidP="009E530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6F03B8">
                    <w:rPr>
                      <w:rFonts w:ascii="Times New Roman" w:hAnsi="Times New Roman"/>
                    </w:rPr>
                    <w:t>____Пчельникова Т.В..</w:t>
                  </w:r>
                </w:p>
                <w:p w:rsidR="00EF1C78" w:rsidRPr="006F03B8" w:rsidRDefault="00EF1C78" w:rsidP="009E530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6F03B8">
                    <w:rPr>
                      <w:rFonts w:ascii="Times New Roman" w:hAnsi="Times New Roman"/>
                    </w:rPr>
                    <w:t>Приказ №_____от</w:t>
                  </w:r>
                </w:p>
                <w:p w:rsidR="00EF1C78" w:rsidRPr="006F03B8" w:rsidRDefault="00EF1C78" w:rsidP="009E530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EF1C78" w:rsidRPr="006F03B8" w:rsidRDefault="00EF1C78" w:rsidP="009E530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6F03B8">
                    <w:rPr>
                      <w:rFonts w:ascii="Times New Roman" w:hAnsi="Times New Roman"/>
                    </w:rPr>
                    <w:t>«___»________2016г</w:t>
                  </w:r>
                </w:p>
              </w:tc>
            </w:tr>
          </w:tbl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03B8">
              <w:rPr>
                <w:rFonts w:ascii="Times New Roman" w:hAnsi="Times New Roman"/>
                <w:b/>
                <w:bCs/>
              </w:rPr>
              <w:t>Рассмотрена</w:t>
            </w:r>
          </w:p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03B8">
              <w:rPr>
                <w:rFonts w:ascii="Times New Roman" w:hAnsi="Times New Roman"/>
                <w:bCs/>
              </w:rPr>
              <w:t>На заседании педагогического совета МБОУ «Прудковская ООШ»</w:t>
            </w:r>
          </w:p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03B8">
              <w:rPr>
                <w:rFonts w:ascii="Times New Roman" w:hAnsi="Times New Roman"/>
                <w:bCs/>
              </w:rPr>
              <w:t>Протокол № _</w:t>
            </w:r>
          </w:p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03B8">
              <w:rPr>
                <w:rFonts w:ascii="Times New Roman" w:hAnsi="Times New Roman"/>
                <w:bCs/>
              </w:rPr>
              <w:t>от «  »______2016г</w:t>
            </w:r>
          </w:p>
        </w:tc>
        <w:tc>
          <w:tcPr>
            <w:tcW w:w="2552" w:type="dxa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03B8">
              <w:rPr>
                <w:rFonts w:ascii="Times New Roman" w:hAnsi="Times New Roman"/>
                <w:b/>
                <w:bCs/>
              </w:rPr>
              <w:t>Утверждена</w:t>
            </w:r>
          </w:p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</w:rPr>
            </w:pPr>
            <w:r w:rsidRPr="006F03B8">
              <w:rPr>
                <w:rFonts w:ascii="Times New Roman" w:hAnsi="Times New Roman"/>
              </w:rPr>
              <w:t>Директор МБОУ  «Прудковская ООШ»</w:t>
            </w:r>
          </w:p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</w:rPr>
            </w:pPr>
            <w:r w:rsidRPr="006F03B8">
              <w:rPr>
                <w:rFonts w:ascii="Times New Roman" w:hAnsi="Times New Roman"/>
              </w:rPr>
              <w:t>____Пчельникова Т.В..</w:t>
            </w:r>
          </w:p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</w:rPr>
            </w:pPr>
            <w:r w:rsidRPr="006F03B8">
              <w:rPr>
                <w:rFonts w:ascii="Times New Roman" w:hAnsi="Times New Roman"/>
              </w:rPr>
              <w:t>Приказ №_____от</w:t>
            </w:r>
          </w:p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</w:rPr>
            </w:pPr>
            <w:r w:rsidRPr="006F03B8">
              <w:rPr>
                <w:rFonts w:ascii="Times New Roman" w:hAnsi="Times New Roman"/>
              </w:rPr>
              <w:t>«___»________2016г</w:t>
            </w:r>
          </w:p>
        </w:tc>
        <w:tc>
          <w:tcPr>
            <w:tcW w:w="2552" w:type="dxa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F1C78" w:rsidRPr="006F03B8" w:rsidRDefault="00EF1C78" w:rsidP="009E53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F1C78" w:rsidRPr="0053220D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Pr="0053220D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Pr="0053220D" w:rsidRDefault="00EF1C78" w:rsidP="009E5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C78" w:rsidRPr="0053220D" w:rsidRDefault="00EF1C78" w:rsidP="009E53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20D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:rsidR="00EF1C78" w:rsidRPr="0053220D" w:rsidRDefault="00EF1C78" w:rsidP="009E53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20D">
        <w:rPr>
          <w:rFonts w:ascii="Times New Roman" w:hAnsi="Times New Roman"/>
          <w:b/>
          <w:sz w:val="28"/>
          <w:szCs w:val="28"/>
        </w:rPr>
        <w:t>по внеурочной деятельности</w:t>
      </w:r>
    </w:p>
    <w:p w:rsidR="00EF1C78" w:rsidRPr="0053220D" w:rsidRDefault="00EF1C78" w:rsidP="009E53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20D">
        <w:rPr>
          <w:rFonts w:ascii="Times New Roman" w:hAnsi="Times New Roman"/>
          <w:b/>
          <w:sz w:val="28"/>
          <w:szCs w:val="28"/>
        </w:rPr>
        <w:t>«ХХХХХХХХХ»</w:t>
      </w:r>
    </w:p>
    <w:p w:rsidR="00EF1C78" w:rsidRPr="0053220D" w:rsidRDefault="00EF1C78" w:rsidP="009E53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1C78" w:rsidRPr="0053220D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Pr="0053220D" w:rsidRDefault="00EF1C78" w:rsidP="009E530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 xml:space="preserve">Составила: учитель            </w:t>
      </w:r>
    </w:p>
    <w:p w:rsidR="00EF1C78" w:rsidRPr="0053220D" w:rsidRDefault="00EF1C78" w:rsidP="009E530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Ф.И.О.(полностью)</w:t>
      </w: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Pr="0053220D" w:rsidRDefault="00EF1C78" w:rsidP="009E5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C78" w:rsidRPr="0053220D" w:rsidRDefault="00EF1C78" w:rsidP="009E530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F1C78" w:rsidRDefault="00EF1C78" w:rsidP="009E53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20D">
        <w:rPr>
          <w:rFonts w:ascii="Times New Roman" w:hAnsi="Times New Roman"/>
          <w:b/>
          <w:sz w:val="28"/>
          <w:szCs w:val="28"/>
        </w:rPr>
        <w:t>2016 год</w:t>
      </w:r>
    </w:p>
    <w:p w:rsidR="00EF1C78" w:rsidRDefault="00EF1C78" w:rsidP="009E5304">
      <w:pPr>
        <w:spacing w:after="0" w:line="240" w:lineRule="auto"/>
      </w:pPr>
    </w:p>
    <w:sectPr w:rsidR="00EF1C78" w:rsidSect="009E5304">
      <w:pgSz w:w="11906" w:h="16838"/>
      <w:pgMar w:top="899" w:right="566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3A80"/>
    <w:rsid w:val="0013466C"/>
    <w:rsid w:val="001D67D4"/>
    <w:rsid w:val="00206552"/>
    <w:rsid w:val="00211AD4"/>
    <w:rsid w:val="004144ED"/>
    <w:rsid w:val="0053220D"/>
    <w:rsid w:val="005456B0"/>
    <w:rsid w:val="006F03B8"/>
    <w:rsid w:val="00743914"/>
    <w:rsid w:val="00752E79"/>
    <w:rsid w:val="007876B6"/>
    <w:rsid w:val="007E0A1B"/>
    <w:rsid w:val="00833A80"/>
    <w:rsid w:val="008A69EB"/>
    <w:rsid w:val="009E5304"/>
    <w:rsid w:val="00B46C01"/>
    <w:rsid w:val="00B71CA8"/>
    <w:rsid w:val="00C5071B"/>
    <w:rsid w:val="00EE73F7"/>
    <w:rsid w:val="00EF1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CA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33A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833A80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833A8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FontStyle43">
    <w:name w:val="Font Style43"/>
    <w:uiPriority w:val="99"/>
    <w:rsid w:val="00833A80"/>
    <w:rPr>
      <w:rFonts w:ascii="Times New Roman" w:hAnsi="Times New Roman"/>
      <w:sz w:val="18"/>
    </w:rPr>
  </w:style>
  <w:style w:type="paragraph" w:styleId="NoSpacing">
    <w:name w:val="No Spacing"/>
    <w:uiPriority w:val="99"/>
    <w:qFormat/>
    <w:rsid w:val="009E530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7</Pages>
  <Words>1706</Words>
  <Characters>9727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6</cp:revision>
  <dcterms:created xsi:type="dcterms:W3CDTF">2016-10-06T05:43:00Z</dcterms:created>
  <dcterms:modified xsi:type="dcterms:W3CDTF">2017-08-20T02:53:00Z</dcterms:modified>
</cp:coreProperties>
</file>